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1EA" w:rsidRPr="000433C1" w:rsidRDefault="005461EA" w:rsidP="00BD2101">
      <w:pPr>
        <w:tabs>
          <w:tab w:val="left" w:pos="780"/>
          <w:tab w:val="center" w:pos="4986"/>
        </w:tabs>
        <w:ind w:right="-618"/>
        <w:jc w:val="right"/>
        <w:rPr>
          <w:sz w:val="32"/>
          <w:szCs w:val="32"/>
          <w:u w:val="single"/>
        </w:rPr>
      </w:pPr>
      <w:r w:rsidRPr="000433C1">
        <w:rPr>
          <w:sz w:val="32"/>
          <w:szCs w:val="32"/>
          <w:u w:val="single"/>
        </w:rPr>
        <w:t>ПРОЕКТ</w:t>
      </w:r>
    </w:p>
    <w:p w:rsidR="005461EA" w:rsidRPr="000433C1" w:rsidRDefault="005461EA" w:rsidP="000433C1">
      <w:pPr>
        <w:tabs>
          <w:tab w:val="left" w:pos="780"/>
          <w:tab w:val="center" w:pos="4986"/>
        </w:tabs>
        <w:ind w:right="-5"/>
        <w:jc w:val="center"/>
        <w:rPr>
          <w:b/>
          <w:sz w:val="20"/>
        </w:rPr>
      </w:pPr>
      <w:r w:rsidRPr="000433C1">
        <w:rPr>
          <w:b/>
          <w:sz w:val="20"/>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7.95pt;height:45.8pt;visibility:visible">
            <v:imagedata r:id="rId4" o:title=""/>
          </v:shape>
        </w:pict>
      </w:r>
    </w:p>
    <w:p w:rsidR="005461EA" w:rsidRPr="000433C1" w:rsidRDefault="005461EA" w:rsidP="00BD2101">
      <w:pPr>
        <w:jc w:val="center"/>
        <w:rPr>
          <w:b/>
          <w:i/>
          <w:sz w:val="32"/>
          <w:szCs w:val="32"/>
        </w:rPr>
      </w:pPr>
      <w:r w:rsidRPr="000433C1">
        <w:rPr>
          <w:b/>
          <w:i/>
          <w:sz w:val="32"/>
          <w:szCs w:val="32"/>
        </w:rPr>
        <w:t>УКРАЇНА</w:t>
      </w:r>
    </w:p>
    <w:p w:rsidR="005461EA" w:rsidRPr="000433C1" w:rsidRDefault="005461EA" w:rsidP="00BD2101">
      <w:pPr>
        <w:jc w:val="center"/>
        <w:rPr>
          <w:b/>
          <w:i/>
          <w:sz w:val="28"/>
          <w:szCs w:val="28"/>
        </w:rPr>
      </w:pPr>
      <w:r w:rsidRPr="000433C1">
        <w:rPr>
          <w:b/>
          <w:i/>
          <w:sz w:val="28"/>
          <w:szCs w:val="28"/>
        </w:rPr>
        <w:t>Пологівська районна рада</w:t>
      </w:r>
    </w:p>
    <w:p w:rsidR="005461EA" w:rsidRPr="000433C1" w:rsidRDefault="005461EA" w:rsidP="00BD2101">
      <w:pPr>
        <w:jc w:val="center"/>
        <w:rPr>
          <w:b/>
          <w:i/>
          <w:sz w:val="28"/>
          <w:szCs w:val="28"/>
        </w:rPr>
      </w:pPr>
      <w:r w:rsidRPr="000433C1">
        <w:rPr>
          <w:b/>
          <w:i/>
          <w:sz w:val="28"/>
          <w:szCs w:val="28"/>
        </w:rPr>
        <w:t>Запорізької області</w:t>
      </w:r>
    </w:p>
    <w:p w:rsidR="005461EA" w:rsidRPr="000433C1" w:rsidRDefault="005461EA" w:rsidP="00BD2101">
      <w:pPr>
        <w:jc w:val="center"/>
        <w:rPr>
          <w:b/>
          <w:i/>
          <w:sz w:val="28"/>
          <w:szCs w:val="28"/>
        </w:rPr>
      </w:pPr>
      <w:r w:rsidRPr="000433C1">
        <w:rPr>
          <w:b/>
          <w:i/>
          <w:sz w:val="28"/>
          <w:szCs w:val="28"/>
        </w:rPr>
        <w:t>сьомого скликання</w:t>
      </w:r>
    </w:p>
    <w:p w:rsidR="005461EA" w:rsidRPr="000433C1" w:rsidRDefault="005461EA" w:rsidP="00BD2101">
      <w:pPr>
        <w:jc w:val="center"/>
        <w:rPr>
          <w:b/>
          <w:i/>
          <w:sz w:val="28"/>
          <w:szCs w:val="28"/>
        </w:rPr>
      </w:pPr>
      <w:r w:rsidRPr="000433C1">
        <w:rPr>
          <w:b/>
          <w:i/>
          <w:sz w:val="28"/>
          <w:szCs w:val="28"/>
        </w:rPr>
        <w:t xml:space="preserve"> тридцять шоста сесія</w:t>
      </w:r>
    </w:p>
    <w:p w:rsidR="005461EA" w:rsidRPr="000433C1" w:rsidRDefault="005461EA" w:rsidP="00BD2101">
      <w:pPr>
        <w:jc w:val="center"/>
        <w:rPr>
          <w:b/>
          <w:i/>
          <w:sz w:val="28"/>
          <w:szCs w:val="28"/>
        </w:rPr>
      </w:pPr>
    </w:p>
    <w:p w:rsidR="005461EA" w:rsidRPr="000433C1" w:rsidRDefault="005461EA" w:rsidP="00BD2101">
      <w:pPr>
        <w:jc w:val="center"/>
        <w:rPr>
          <w:b/>
          <w:i/>
          <w:sz w:val="28"/>
          <w:szCs w:val="28"/>
        </w:rPr>
      </w:pPr>
      <w:r w:rsidRPr="000433C1">
        <w:rPr>
          <w:b/>
          <w:i/>
          <w:sz w:val="28"/>
          <w:szCs w:val="28"/>
        </w:rPr>
        <w:t>Рішення</w:t>
      </w:r>
    </w:p>
    <w:p w:rsidR="005461EA" w:rsidRPr="000433C1" w:rsidRDefault="005461EA" w:rsidP="00BD2101">
      <w:pPr>
        <w:jc w:val="center"/>
        <w:rPr>
          <w:b/>
          <w:sz w:val="28"/>
          <w:szCs w:val="28"/>
        </w:rPr>
      </w:pPr>
    </w:p>
    <w:p w:rsidR="005461EA" w:rsidRPr="000433C1" w:rsidRDefault="005461EA" w:rsidP="00BD2101">
      <w:pPr>
        <w:rPr>
          <w:sz w:val="28"/>
          <w:szCs w:val="28"/>
        </w:rPr>
      </w:pPr>
      <w:r w:rsidRPr="000433C1">
        <w:rPr>
          <w:sz w:val="28"/>
          <w:szCs w:val="28"/>
        </w:rPr>
        <w:t>«___» ____________2019 року                                                             №_____</w:t>
      </w:r>
    </w:p>
    <w:p w:rsidR="005461EA" w:rsidRPr="000433C1" w:rsidRDefault="005461EA" w:rsidP="00BD2101">
      <w:pPr>
        <w:tabs>
          <w:tab w:val="left" w:pos="3382"/>
        </w:tabs>
      </w:pPr>
      <w:r w:rsidRPr="000433C1">
        <w:t xml:space="preserve">    </w:t>
      </w:r>
    </w:p>
    <w:p w:rsidR="005461EA" w:rsidRPr="000433C1" w:rsidRDefault="005461EA" w:rsidP="000433C1">
      <w:pPr>
        <w:spacing w:line="240" w:lineRule="exact"/>
        <w:jc w:val="both"/>
        <w:rPr>
          <w:sz w:val="28"/>
          <w:szCs w:val="28"/>
        </w:rPr>
      </w:pPr>
      <w:r w:rsidRPr="000433C1">
        <w:rPr>
          <w:sz w:val="28"/>
          <w:szCs w:val="28"/>
        </w:rPr>
        <w:t>Про безоплатну передачу нерухомого майна із спільної власності територіальних громад сіл та міста Пологівського району у комунальну власність територіальної громади міста Пологи Запорізької області</w:t>
      </w:r>
    </w:p>
    <w:p w:rsidR="005461EA" w:rsidRPr="000433C1" w:rsidRDefault="005461EA" w:rsidP="00BD2101">
      <w:pPr>
        <w:jc w:val="both"/>
        <w:rPr>
          <w:sz w:val="28"/>
          <w:szCs w:val="28"/>
        </w:rPr>
      </w:pPr>
    </w:p>
    <w:p w:rsidR="005461EA" w:rsidRPr="000433C1" w:rsidRDefault="005461EA" w:rsidP="00BD2101">
      <w:pPr>
        <w:shd w:val="clear" w:color="auto" w:fill="FFFFFF"/>
        <w:spacing w:before="120"/>
        <w:ind w:firstLine="840"/>
        <w:jc w:val="both"/>
        <w:rPr>
          <w:sz w:val="28"/>
          <w:szCs w:val="28"/>
        </w:rPr>
      </w:pPr>
      <w:r w:rsidRPr="000433C1">
        <w:rPr>
          <w:sz w:val="28"/>
          <w:szCs w:val="28"/>
        </w:rPr>
        <w:t>Керуючись ст.ст. 43, 59, 60 Закону України «Про місцеве самоврядування в Україні», Цивільним та Господарським кодексом України, п. 39 Розділу ІV «Прикінцеві та перехідні положення» Бюджетного Кодексу України, Закону України «Про передачу об’єктів права державної та комунальної власності», розглянувши  рішення Пологівської міської ради від 15.02.2019 року № 37 «Про клопотання щодо безоплатної передачі нерухомого майна спільної власності територіальних громад сіл і міста Пологівського району до комунальної власності територіальної громади</w:t>
      </w:r>
      <w:r>
        <w:rPr>
          <w:sz w:val="28"/>
          <w:szCs w:val="28"/>
        </w:rPr>
        <w:t xml:space="preserve">       </w:t>
      </w:r>
      <w:r w:rsidRPr="000433C1">
        <w:rPr>
          <w:sz w:val="28"/>
          <w:szCs w:val="28"/>
        </w:rPr>
        <w:t xml:space="preserve"> м. Пологи», Пологівська районна рада Запорізької області вирішила:</w:t>
      </w:r>
    </w:p>
    <w:p w:rsidR="005461EA" w:rsidRPr="000433C1" w:rsidRDefault="005461EA" w:rsidP="00BD2101">
      <w:pPr>
        <w:shd w:val="clear" w:color="auto" w:fill="FFFFFF"/>
        <w:spacing w:before="120"/>
        <w:ind w:firstLine="840"/>
        <w:jc w:val="both"/>
        <w:rPr>
          <w:color w:val="000000"/>
          <w:sz w:val="28"/>
          <w:szCs w:val="28"/>
        </w:rPr>
      </w:pPr>
    </w:p>
    <w:p w:rsidR="005461EA" w:rsidRPr="000433C1" w:rsidRDefault="005461EA" w:rsidP="00BD2101">
      <w:pPr>
        <w:spacing w:after="100" w:line="192" w:lineRule="atLeast"/>
        <w:ind w:firstLine="720"/>
        <w:jc w:val="both"/>
        <w:rPr>
          <w:sz w:val="28"/>
          <w:szCs w:val="28"/>
        </w:rPr>
      </w:pPr>
      <w:r w:rsidRPr="000433C1">
        <w:rPr>
          <w:sz w:val="28"/>
          <w:szCs w:val="28"/>
        </w:rPr>
        <w:t xml:space="preserve">1. Передати безоплатно із спільної власності територіальних громад  сіл та міста Пологівського району у комунальну власність територіальної громади міста Пологи Запорізької області нежитлову будівлю, </w:t>
      </w:r>
      <w:bookmarkStart w:id="0" w:name="_GoBack"/>
      <w:bookmarkEnd w:id="0"/>
      <w:r w:rsidRPr="000433C1">
        <w:rPr>
          <w:sz w:val="28"/>
          <w:szCs w:val="28"/>
        </w:rPr>
        <w:t xml:space="preserve">що розташована за адресою: м. Пологи, вул. І. Чеберка,70/пров. В.Жуковського, 10.  </w:t>
      </w:r>
    </w:p>
    <w:p w:rsidR="005461EA" w:rsidRPr="000433C1" w:rsidRDefault="005461EA" w:rsidP="00823971">
      <w:pPr>
        <w:ind w:firstLine="708"/>
        <w:jc w:val="both"/>
        <w:rPr>
          <w:sz w:val="28"/>
          <w:szCs w:val="28"/>
        </w:rPr>
      </w:pPr>
      <w:r w:rsidRPr="000433C1">
        <w:rPr>
          <w:color w:val="000000"/>
          <w:sz w:val="28"/>
          <w:szCs w:val="28"/>
        </w:rPr>
        <w:t xml:space="preserve">2. </w:t>
      </w:r>
      <w:r w:rsidRPr="000433C1">
        <w:rPr>
          <w:sz w:val="28"/>
          <w:szCs w:val="28"/>
        </w:rPr>
        <w:t>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5461EA" w:rsidRPr="000433C1" w:rsidRDefault="005461EA" w:rsidP="00823971">
      <w:pPr>
        <w:jc w:val="both"/>
      </w:pPr>
    </w:p>
    <w:p w:rsidR="005461EA" w:rsidRPr="000433C1" w:rsidRDefault="005461EA" w:rsidP="00823971"/>
    <w:p w:rsidR="005461EA" w:rsidRPr="000433C1" w:rsidRDefault="005461EA" w:rsidP="00823971">
      <w:pPr>
        <w:rPr>
          <w:sz w:val="28"/>
          <w:szCs w:val="28"/>
        </w:rPr>
      </w:pPr>
      <w:r w:rsidRPr="000433C1">
        <w:rPr>
          <w:sz w:val="28"/>
          <w:szCs w:val="28"/>
        </w:rPr>
        <w:t xml:space="preserve">Голова ради                                                                                     О.П. Покутній </w:t>
      </w:r>
    </w:p>
    <w:p w:rsidR="005461EA" w:rsidRPr="000433C1" w:rsidRDefault="005461EA" w:rsidP="00823971"/>
    <w:p w:rsidR="005461EA" w:rsidRPr="000433C1" w:rsidRDefault="005461EA" w:rsidP="00823971">
      <w:r w:rsidRPr="000433C1">
        <w:t>Проект рішення підготовлений</w:t>
      </w:r>
    </w:p>
    <w:p w:rsidR="005461EA" w:rsidRPr="000433C1" w:rsidRDefault="005461EA" w:rsidP="00823971">
      <w:r w:rsidRPr="000433C1">
        <w:t>відділом організаційної роботи</w:t>
      </w:r>
    </w:p>
    <w:p w:rsidR="005461EA" w:rsidRPr="000433C1" w:rsidRDefault="005461EA" w:rsidP="00823971">
      <w:r w:rsidRPr="000433C1">
        <w:t xml:space="preserve">виконавчого апарату районної ради  </w:t>
      </w:r>
    </w:p>
    <w:p w:rsidR="005461EA" w:rsidRPr="000433C1" w:rsidRDefault="005461EA" w:rsidP="00823971">
      <w:pPr>
        <w:rPr>
          <w:sz w:val="28"/>
          <w:szCs w:val="28"/>
        </w:rPr>
      </w:pPr>
      <w:r w:rsidRPr="000433C1">
        <w:t>Головний  спеціаліст                                                                                    В.В. Кошель</w:t>
      </w:r>
    </w:p>
    <w:p w:rsidR="005461EA" w:rsidRPr="000433C1" w:rsidRDefault="005461EA" w:rsidP="00823971">
      <w:r w:rsidRPr="000433C1">
        <w:t>Аркуш погодження додається</w:t>
      </w:r>
    </w:p>
    <w:p w:rsidR="005461EA" w:rsidRPr="000433C1" w:rsidRDefault="005461EA" w:rsidP="00BD2101">
      <w:pPr>
        <w:jc w:val="both"/>
        <w:rPr>
          <w:sz w:val="28"/>
          <w:szCs w:val="28"/>
        </w:rPr>
      </w:pPr>
    </w:p>
    <w:sectPr w:rsidR="005461EA" w:rsidRPr="000433C1" w:rsidSect="009F3C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2101"/>
    <w:rsid w:val="000433C1"/>
    <w:rsid w:val="00067F56"/>
    <w:rsid w:val="003E0B05"/>
    <w:rsid w:val="003F112A"/>
    <w:rsid w:val="00533924"/>
    <w:rsid w:val="005461EA"/>
    <w:rsid w:val="005A085C"/>
    <w:rsid w:val="005D7B72"/>
    <w:rsid w:val="007509F8"/>
    <w:rsid w:val="00823971"/>
    <w:rsid w:val="008C45DE"/>
    <w:rsid w:val="008F203C"/>
    <w:rsid w:val="00903C55"/>
    <w:rsid w:val="009F3CAB"/>
    <w:rsid w:val="00A41276"/>
    <w:rsid w:val="00BD2101"/>
    <w:rsid w:val="00C4745E"/>
    <w:rsid w:val="00D369E1"/>
    <w:rsid w:val="00D81B76"/>
    <w:rsid w:val="00E33197"/>
    <w:rsid w:val="00E941A1"/>
    <w:rsid w:val="00ED5FA4"/>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101"/>
    <w:rPr>
      <w:rFonts w:ascii="Times New Roman" w:eastAsia="Times New Roman" w:hAnsi="Times New Roman"/>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BD2101"/>
    <w:pPr>
      <w:spacing w:before="100" w:beforeAutospacing="1" w:after="100" w:afterAutospacing="1"/>
    </w:pPr>
  </w:style>
  <w:style w:type="character" w:customStyle="1" w:styleId="apple-converted-space">
    <w:name w:val="apple-converted-space"/>
    <w:basedOn w:val="DefaultParagraphFont"/>
    <w:uiPriority w:val="99"/>
    <w:rsid w:val="00BD2101"/>
    <w:rPr>
      <w:rFonts w:cs="Times New Roman"/>
    </w:rPr>
  </w:style>
</w:styles>
</file>

<file path=word/webSettings.xml><?xml version="1.0" encoding="utf-8"?>
<w:webSettings xmlns:r="http://schemas.openxmlformats.org/officeDocument/2006/relationships" xmlns:w="http://schemas.openxmlformats.org/wordprocessingml/2006/main">
  <w:divs>
    <w:div w:id="981957061">
      <w:marLeft w:val="0"/>
      <w:marRight w:val="0"/>
      <w:marTop w:val="0"/>
      <w:marBottom w:val="0"/>
      <w:divBdr>
        <w:top w:val="none" w:sz="0" w:space="0" w:color="auto"/>
        <w:left w:val="none" w:sz="0" w:space="0" w:color="auto"/>
        <w:bottom w:val="none" w:sz="0" w:space="0" w:color="auto"/>
        <w:right w:val="none" w:sz="0" w:space="0" w:color="auto"/>
      </w:divBdr>
    </w:div>
    <w:div w:id="9819570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1</Pages>
  <Words>1177</Words>
  <Characters>672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Пользователь</dc:creator>
  <cp:keywords/>
  <dc:description/>
  <cp:lastModifiedBy>admin</cp:lastModifiedBy>
  <cp:revision>3</cp:revision>
  <dcterms:created xsi:type="dcterms:W3CDTF">2019-03-06T07:49:00Z</dcterms:created>
  <dcterms:modified xsi:type="dcterms:W3CDTF">2019-03-06T14:23:00Z</dcterms:modified>
</cp:coreProperties>
</file>